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7EBBA5">
      <w:pPr>
        <w:adjustRightInd w:val="0"/>
        <w:snapToGrid w:val="0"/>
        <w:spacing w:after="100" w:afterAutospacing="1" w:line="600" w:lineRule="exact"/>
        <w:jc w:val="center"/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河南新天力循环科技有限公司</w:t>
      </w:r>
    </w:p>
    <w:p w14:paraId="659AF76F">
      <w:pPr>
        <w:adjustRightInd w:val="0"/>
        <w:snapToGrid w:val="0"/>
        <w:spacing w:after="100" w:afterAutospacing="1" w:line="600" w:lineRule="exact"/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用工</w:t>
      </w: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需求信息表</w:t>
      </w:r>
    </w:p>
    <w:p w14:paraId="0AADFCD4">
      <w:pPr>
        <w:spacing w:line="600" w:lineRule="exact"/>
        <w:rPr>
          <w:rFonts w:hint="default" w:ascii="华文中宋" w:hAnsi="华文中宋" w:eastAsia="华文中宋"/>
          <w:b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河南新天力循环科技有限公司</w:t>
      </w:r>
    </w:p>
    <w:p w14:paraId="75441FA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b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基本情况：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注册资本5.5亿元，占地100亩，系新乡天力锂能股份有限公司全资子公司，主要生产电池级碳酸锂。</w:t>
      </w:r>
    </w:p>
    <w:p w14:paraId="1437439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单位性质：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私企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74736B7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所属行业：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一般化工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7C4E202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联系人：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李秋红</w:t>
      </w:r>
    </w:p>
    <w:p w14:paraId="7E49ADF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联系电话：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19337591867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   </w:t>
      </w:r>
    </w:p>
    <w:p w14:paraId="12A97A1C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邮箱：    </w:t>
      </w:r>
    </w:p>
    <w:p w14:paraId="0AF2D6D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岗位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人数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岗位条件：</w:t>
      </w:r>
    </w:p>
    <w:p w14:paraId="068CCC91">
      <w:pPr>
        <w:widowControl w:val="0"/>
        <w:numPr>
          <w:ilvl w:val="0"/>
          <w:numId w:val="1"/>
        </w:numPr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环保工程师1人 ，环境相关专业，从事过环保工作1-3年工作经验；</w:t>
      </w:r>
    </w:p>
    <w:p w14:paraId="3FC51DB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lang w:val="en-US" w:eastAsia="zh-CN"/>
        </w:rPr>
      </w:pPr>
      <w:r>
        <w:rPr>
          <w:rFonts w:ascii="华文中宋" w:hAnsi="华文中宋" w:eastAsia="华文中宋"/>
          <w:sz w:val="28"/>
          <w:szCs w:val="28"/>
        </w:rPr>
        <w:t>2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设备工程师1人，化工相关专业，从事过化工设备工程师1-3年工作经验；</w:t>
      </w:r>
    </w:p>
    <w:p w14:paraId="6EC52AC9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ascii="华文中宋" w:hAnsi="华文中宋" w:eastAsia="华文中宋"/>
          <w:sz w:val="28"/>
          <w:szCs w:val="28"/>
        </w:rPr>
        <w:t>3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机修工2人，从事过相关维修工作经验1年以上；</w:t>
      </w:r>
    </w:p>
    <w:p w14:paraId="7DA2E652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4、普工10人 ，身体健康，年龄在45岁以下；      </w:t>
      </w:r>
    </w:p>
    <w:p w14:paraId="4E04D278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5、副厨1人，身体健康，具备良好的卫生习惯，具备一定的烹饪基础，熟悉食材处理。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                   </w:t>
      </w:r>
    </w:p>
    <w:p w14:paraId="41E8976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薪</w:t>
      </w:r>
      <w:r>
        <w:rPr>
          <w:rFonts w:hint="eastAsia" w:ascii="华文中宋" w:hAnsi="华文中宋" w:eastAsia="华文中宋"/>
          <w:b/>
          <w:sz w:val="28"/>
          <w:szCs w:val="28"/>
        </w:rPr>
        <w:t>资待遇：</w:t>
      </w:r>
    </w:p>
    <w:p w14:paraId="4F366F4B">
      <w:pPr>
        <w:widowControl w:val="0"/>
        <w:numPr>
          <w:ilvl w:val="0"/>
          <w:numId w:val="2"/>
        </w:numPr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环保工程师：5000-8000元</w:t>
      </w:r>
    </w:p>
    <w:p w14:paraId="43BB6509">
      <w:pPr>
        <w:widowControl w:val="0"/>
        <w:numPr>
          <w:ilvl w:val="0"/>
          <w:numId w:val="2"/>
        </w:numPr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b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设备工程师：6000-8000元</w:t>
      </w:r>
    </w:p>
    <w:p w14:paraId="47087E45">
      <w:pPr>
        <w:widowControl w:val="0"/>
        <w:numPr>
          <w:ilvl w:val="0"/>
          <w:numId w:val="2"/>
        </w:numPr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b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机修工：4000-6000元</w:t>
      </w:r>
    </w:p>
    <w:p w14:paraId="27FED3C1">
      <w:pPr>
        <w:widowControl w:val="0"/>
        <w:numPr>
          <w:ilvl w:val="0"/>
          <w:numId w:val="2"/>
        </w:numPr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b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普工：4000-6000元</w:t>
      </w:r>
    </w:p>
    <w:p w14:paraId="75C6C15B">
      <w:pPr>
        <w:widowControl w:val="0"/>
        <w:numPr>
          <w:ilvl w:val="0"/>
          <w:numId w:val="2"/>
        </w:numPr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b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副厨：3000-4000元</w:t>
      </w:r>
    </w:p>
    <w:p w14:paraId="0BB64BC8">
      <w:pPr>
        <w:numPr>
          <w:ilvl w:val="0"/>
          <w:numId w:val="0"/>
        </w:numPr>
        <w:ind w:left="1682" w:leftChars="0" w:hanging="1682" w:firstLineChars="0"/>
        <w:jc w:val="both"/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2"/>
          <w:sz w:val="32"/>
          <w:szCs w:val="32"/>
          <w:lang w:val="en-US" w:eastAsia="zh-CN" w:bidi="ar-SA"/>
        </w:rPr>
        <w:t>1</w:t>
      </w:r>
      <w:r>
        <w:rPr>
          <w:rFonts w:hint="eastAsia" w:ascii="宋体" w:hAnsi="宋体" w:cs="宋体"/>
          <w:color w:val="auto"/>
          <w:kern w:val="2"/>
          <w:sz w:val="32"/>
          <w:szCs w:val="32"/>
          <w:lang w:val="en-US" w:eastAsia="zh-CN" w:bidi="ar-SA"/>
        </w:rPr>
        <w:t>.</w:t>
      </w:r>
      <w:bookmarkStart w:id="0" w:name="_GoBack"/>
      <w:bookmarkEnd w:id="0"/>
      <w:r>
        <w:rPr>
          <w:rFonts w:hint="eastAsia" w:ascii="华文中宋" w:hAnsi="华文中宋" w:eastAsia="华文中宋"/>
          <w:b/>
          <w:sz w:val="28"/>
          <w:szCs w:val="28"/>
        </w:rPr>
        <w:t>相关福利：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 xml:space="preserve">五险一金 </w:t>
      </w:r>
    </w:p>
    <w:p w14:paraId="3777223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2.生日福利、节日福利</w:t>
      </w:r>
    </w:p>
    <w:p w14:paraId="4C3CBB5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3.团建、提供食宿</w:t>
      </w:r>
    </w:p>
    <w:p w14:paraId="05FA1B3C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工作地点：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>叶县叶廉路东段906号河南新天力循环科技有限公司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                                          </w:t>
      </w:r>
    </w:p>
    <w:p w14:paraId="7866C646">
      <w:pPr>
        <w:widowControl w:val="0"/>
        <w:wordWrap/>
        <w:adjustRightInd/>
        <w:snapToGrid/>
        <w:ind w:left="0" w:leftChars="0" w:right="0" w:firstLine="0" w:firstLineChars="0"/>
        <w:jc w:val="left"/>
        <w:textAlignment w:val="auto"/>
        <w:outlineLvl w:val="9"/>
        <w:rPr>
          <w:u w:val="none"/>
        </w:rPr>
      </w:pPr>
    </w:p>
    <w:p w14:paraId="639B36D1">
      <w:pPr>
        <w:widowControl w:val="0"/>
        <w:wordWrap/>
        <w:adjustRightInd/>
        <w:snapToGrid/>
        <w:ind w:left="0" w:leftChars="0" w:right="0" w:firstLine="0" w:firstLineChars="0"/>
        <w:jc w:val="center"/>
        <w:textAlignment w:val="auto"/>
        <w:outlineLvl w:val="9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4035C6A"/>
    <w:multiLevelType w:val="singleLevel"/>
    <w:tmpl w:val="94035C6A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5CA1B4B8"/>
    <w:multiLevelType w:val="singleLevel"/>
    <w:tmpl w:val="5CA1B4B8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doNotDisplayPageBoundaries w:val="1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2557C87"/>
    <w:rsid w:val="081C48F0"/>
    <w:rsid w:val="18820C52"/>
    <w:rsid w:val="1959028A"/>
    <w:rsid w:val="19F73A90"/>
    <w:rsid w:val="1A200723"/>
    <w:rsid w:val="1B4B7A22"/>
    <w:rsid w:val="1D724F6F"/>
    <w:rsid w:val="1F417171"/>
    <w:rsid w:val="21681610"/>
    <w:rsid w:val="21D4251F"/>
    <w:rsid w:val="24D56C05"/>
    <w:rsid w:val="25F3318F"/>
    <w:rsid w:val="26E848A3"/>
    <w:rsid w:val="2DEA65D2"/>
    <w:rsid w:val="30DA7426"/>
    <w:rsid w:val="320F470F"/>
    <w:rsid w:val="338C0DA0"/>
    <w:rsid w:val="394E09B1"/>
    <w:rsid w:val="3D803103"/>
    <w:rsid w:val="3FEE07F8"/>
    <w:rsid w:val="419B0120"/>
    <w:rsid w:val="42E934F8"/>
    <w:rsid w:val="434D53A5"/>
    <w:rsid w:val="48C7608A"/>
    <w:rsid w:val="4B972761"/>
    <w:rsid w:val="4D754306"/>
    <w:rsid w:val="4F421746"/>
    <w:rsid w:val="537C75C9"/>
    <w:rsid w:val="548250F0"/>
    <w:rsid w:val="54BE47E5"/>
    <w:rsid w:val="550541C2"/>
    <w:rsid w:val="55C83F55"/>
    <w:rsid w:val="577B028A"/>
    <w:rsid w:val="58DB6CD4"/>
    <w:rsid w:val="5E7B6072"/>
    <w:rsid w:val="67137642"/>
    <w:rsid w:val="676C6322"/>
    <w:rsid w:val="694C29AA"/>
    <w:rsid w:val="6D066BB0"/>
    <w:rsid w:val="6D535020"/>
    <w:rsid w:val="6E8D1AC5"/>
    <w:rsid w:val="71466CD7"/>
    <w:rsid w:val="76F53C3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2</Pages>
  <Words>364</Words>
  <Characters>426</Characters>
  <Lines>0</Lines>
  <Paragraphs>0</Paragraphs>
  <TotalTime>16</TotalTime>
  <ScaleCrop>false</ScaleCrop>
  <LinksUpToDate>false</LinksUpToDate>
  <CharactersWithSpaces>514</CharactersWithSpaces>
  <Application>WPS Office_12.1.0.24655_F1E327BC-269C-435d-A152-05C5408002CA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2018-09-18T05:30:00Z</dcterms:created>
  <dc:creator>Administrator</dc:creator>
  <cp:lastModifiedBy>_-你笑的好美℃</cp:lastModifiedBy>
  <dcterms:modified xsi:type="dcterms:W3CDTF">2026-01-22T07:44:49Z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2052-12.1.0.24655</vt:lpwstr>
  </property>
  <property fmtid="{D5CDD505-2E9C-101B-9397-08002B2CF9AE}" pid="3" name="ICV">
    <vt:lpwstr>F1A87051595A4610A64E9D03BCF2C013_13</vt:lpwstr>
  </property>
  <property fmtid="{D5CDD505-2E9C-101B-9397-08002B2CF9AE}" pid="4" name="KSOTemplateDocerSaveRecord">
    <vt:lpwstr>eyJoZGlkIjoiODlmYTNhNjJmNTlmNjdlZGEwOTg0NDM3ZDZhYTI0YjEiLCJ1c2VySWQiOiIyNTQ3MzEwOTYifQ==</vt:lpwstr>
  </property>
</Properties>
</file>